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ФИНАНСОВОЕ УПРАВЛЕНИЕ АДМИНИСТРАЦИИ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ШЕНКУРСКОГО МУНИЦИПАЛЬНОГО ОКРУГА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АРХАНГЕЛЬСКОЙ ОБЛАСТИ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F92D4B" w:rsidRPr="00ED4A86" w:rsidRDefault="00F92D4B" w:rsidP="00954C52">
      <w:pPr>
        <w:jc w:val="center"/>
        <w:rPr>
          <w:b/>
          <w:sz w:val="28"/>
          <w:szCs w:val="28"/>
        </w:rPr>
      </w:pPr>
    </w:p>
    <w:p w:rsidR="00F92D4B" w:rsidRPr="00CE0F0D" w:rsidRDefault="00F92D4B" w:rsidP="00F92D4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953F8E" w:rsidRPr="00A96CA1">
        <w:rPr>
          <w:sz w:val="28"/>
          <w:szCs w:val="28"/>
        </w:rPr>
        <w:t>30 декабря</w:t>
      </w:r>
      <w:r w:rsidR="00562DD7" w:rsidRPr="009719A7">
        <w:rPr>
          <w:sz w:val="28"/>
          <w:szCs w:val="28"/>
        </w:rPr>
        <w:t xml:space="preserve"> 2025</w:t>
      </w:r>
      <w:r w:rsidR="00860DC7" w:rsidRPr="009719A7">
        <w:rPr>
          <w:sz w:val="28"/>
          <w:szCs w:val="28"/>
        </w:rPr>
        <w:t xml:space="preserve"> года    </w:t>
      </w:r>
      <w:r w:rsidR="00506B15" w:rsidRPr="00A96CA1">
        <w:rPr>
          <w:sz w:val="28"/>
          <w:szCs w:val="28"/>
        </w:rPr>
        <w:t xml:space="preserve">№ </w:t>
      </w:r>
      <w:r w:rsidR="00953F8E" w:rsidRPr="00A96CA1">
        <w:rPr>
          <w:sz w:val="28"/>
          <w:szCs w:val="28"/>
        </w:rPr>
        <w:t>12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="00F92D4B">
        <w:rPr>
          <w:b/>
          <w:sz w:val="28"/>
          <w:szCs w:val="28"/>
        </w:rPr>
        <w:t>на 2025</w:t>
      </w:r>
      <w:r w:rsidRPr="00415C75">
        <w:rPr>
          <w:b/>
          <w:sz w:val="28"/>
          <w:szCs w:val="28"/>
        </w:rPr>
        <w:t xml:space="preserve">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F92D4B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2026 и 2027</w:t>
      </w:r>
      <w:r w:rsidR="007C1AAF" w:rsidRPr="00415C75">
        <w:rPr>
          <w:b/>
          <w:sz w:val="28"/>
          <w:szCs w:val="28"/>
        </w:rPr>
        <w:t xml:space="preserve">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Перечень и коды целевых </w:t>
      </w:r>
      <w:proofErr w:type="gramStart"/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proofErr w:type="gramEnd"/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на 2025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2026 и 2027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ьской </w:t>
      </w:r>
      <w:r w:rsidR="00F92D4B" w:rsidRPr="000F40F7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0F40F7" w:rsidRPr="000F40F7">
        <w:rPr>
          <w:rFonts w:ascii="Times New Roman" w:hAnsi="Times New Roman" w:cs="Times New Roman"/>
          <w:b w:val="0"/>
          <w:sz w:val="28"/>
          <w:szCs w:val="28"/>
        </w:rPr>
        <w:t>от 20 октября 2023 года № 35</w:t>
      </w:r>
      <w:r w:rsidR="00415C75" w:rsidRPr="000F40F7">
        <w:rPr>
          <w:rFonts w:ascii="Times New Roman" w:hAnsi="Times New Roman" w:cs="Times New Roman"/>
          <w:b w:val="0"/>
          <w:sz w:val="28"/>
          <w:szCs w:val="28"/>
        </w:rPr>
        <w:t>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0C2E4A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0C2E4A" w:rsidRPr="00BE7EE7" w:rsidRDefault="000C2E4A" w:rsidP="000C2E4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</w:t>
      </w:r>
      <w:r>
        <w:rPr>
          <w:sz w:val="28"/>
          <w:szCs w:val="28"/>
        </w:rPr>
        <w:t>25 год и на плановый период 2026 и 2027</w:t>
      </w:r>
      <w:r w:rsidRPr="00ED3AEC">
        <w:rPr>
          <w:sz w:val="28"/>
          <w:szCs w:val="28"/>
        </w:rPr>
        <w:t xml:space="preserve"> годов.</w:t>
      </w:r>
    </w:p>
    <w:p w:rsidR="000C2E4A" w:rsidRPr="000352B9" w:rsidRDefault="000C2E4A" w:rsidP="003857FA">
      <w:pPr>
        <w:jc w:val="both"/>
        <w:rPr>
          <w:sz w:val="28"/>
          <w:szCs w:val="28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F56C08" w:rsidRPr="000352B9" w:rsidRDefault="00562DD7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6C08" w:rsidRPr="000352B9">
        <w:rPr>
          <w:b/>
          <w:sz w:val="28"/>
          <w:szCs w:val="28"/>
        </w:rPr>
        <w:t xml:space="preserve">ачальник               </w:t>
      </w:r>
      <w:r w:rsidR="00F56C08">
        <w:rPr>
          <w:b/>
          <w:sz w:val="28"/>
          <w:szCs w:val="28"/>
        </w:rPr>
        <w:t xml:space="preserve">                                        </w:t>
      </w:r>
      <w:r w:rsidR="00506B1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С.Н.Лукошков</w:t>
      </w: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F951D4">
      <w:pPr>
        <w:pStyle w:val="ConsPlusNormal"/>
        <w:tabs>
          <w:tab w:val="left" w:pos="1134"/>
        </w:tabs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F12637">
        <w:rPr>
          <w:sz w:val="28"/>
          <w:szCs w:val="28"/>
        </w:rPr>
        <w:t xml:space="preserve">от </w:t>
      </w:r>
      <w:r w:rsidR="00953F8E">
        <w:rPr>
          <w:sz w:val="28"/>
          <w:szCs w:val="28"/>
        </w:rPr>
        <w:t>30 декабря</w:t>
      </w:r>
      <w:r w:rsidRPr="00F12637">
        <w:rPr>
          <w:sz w:val="28"/>
          <w:szCs w:val="28"/>
        </w:rPr>
        <w:t xml:space="preserve"> 2</w:t>
      </w:r>
      <w:r w:rsidR="009719A7" w:rsidRPr="00F12637">
        <w:rPr>
          <w:sz w:val="28"/>
          <w:szCs w:val="28"/>
        </w:rPr>
        <w:t>025</w:t>
      </w:r>
      <w:r w:rsidR="00860DC7" w:rsidRPr="00F12637">
        <w:rPr>
          <w:sz w:val="28"/>
          <w:szCs w:val="28"/>
        </w:rPr>
        <w:t xml:space="preserve"> г. </w:t>
      </w:r>
      <w:r w:rsidR="00F12637" w:rsidRPr="00A96CA1">
        <w:rPr>
          <w:sz w:val="28"/>
          <w:szCs w:val="28"/>
        </w:rPr>
        <w:t xml:space="preserve">№ </w:t>
      </w:r>
      <w:r w:rsidR="00953F8E" w:rsidRPr="00A96CA1">
        <w:rPr>
          <w:sz w:val="28"/>
          <w:szCs w:val="28"/>
        </w:rPr>
        <w:t>12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sz w:val="28"/>
          <w:szCs w:val="28"/>
        </w:rPr>
        <w:t>на 2025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F92D4B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период 2026 и 2027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га Архангельской области</w:t>
      </w:r>
      <w:proofErr w:type="gramEnd"/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на 2025 год и на плановый период 2026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27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0F40F7">
        <w:rPr>
          <w:sz w:val="28"/>
          <w:szCs w:val="28"/>
        </w:rPr>
        <w:t xml:space="preserve">от </w:t>
      </w:r>
      <w:r w:rsidR="000F40F7" w:rsidRPr="000F40F7">
        <w:rPr>
          <w:sz w:val="28"/>
          <w:szCs w:val="28"/>
        </w:rPr>
        <w:t>20 октября</w:t>
      </w:r>
      <w:r w:rsidRPr="000F40F7">
        <w:rPr>
          <w:sz w:val="28"/>
          <w:szCs w:val="28"/>
        </w:rPr>
        <w:t xml:space="preserve"> 20</w:t>
      </w:r>
      <w:r w:rsidR="00F92D4B" w:rsidRPr="000F40F7">
        <w:rPr>
          <w:sz w:val="28"/>
          <w:szCs w:val="28"/>
        </w:rPr>
        <w:t>24</w:t>
      </w:r>
      <w:r w:rsidRPr="000F40F7">
        <w:rPr>
          <w:sz w:val="28"/>
          <w:szCs w:val="28"/>
        </w:rPr>
        <w:t xml:space="preserve"> г. № </w:t>
      </w:r>
      <w:r w:rsidR="000F40F7" w:rsidRPr="000F40F7"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 xml:space="preserve">целевых статей расходов бюджета Шенкурского 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D86B4B" w:rsidRDefault="00F92D4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на 2025 год и на плановый период 2026 и 2027</w:t>
      </w:r>
      <w:r w:rsidR="006B273B" w:rsidRPr="00D86B4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11D9B" w:rsidRPr="00D86B4B" w:rsidRDefault="00B11D9B" w:rsidP="004B6EE4">
      <w:pPr>
        <w:pStyle w:val="ConsPlusNormal"/>
        <w:tabs>
          <w:tab w:val="left" w:pos="1134"/>
        </w:tabs>
        <w:rPr>
          <w:bCs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F33070" w:rsidRPr="00D86B4B" w:rsidTr="00E21942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bookmarkStart w:id="0" w:name="RANGE!A7:B235"/>
            <w:r w:rsidRPr="00F12637">
              <w:rPr>
                <w:sz w:val="24"/>
                <w:szCs w:val="24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Наименование</w:t>
            </w: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</w:tr>
      <w:tr w:rsidR="00F33070" w:rsidRPr="00D86B4B" w:rsidTr="00E21942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2</w:t>
            </w:r>
          </w:p>
        </w:tc>
      </w:tr>
      <w:tr w:rsidR="00F33070" w:rsidRPr="00100187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AC3F39" w:rsidRDefault="00F33070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AC3F39" w:rsidRDefault="00F33070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F33070" w:rsidRPr="00100187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AC3F39" w:rsidRDefault="00F3307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AC3F39" w:rsidRDefault="00F3307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E65944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944" w:rsidRPr="00AC3F39" w:rsidRDefault="00E65944" w:rsidP="00E65944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44" w:rsidRPr="00AC3F39" w:rsidRDefault="00E65944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F3307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AC3F39" w:rsidRDefault="00F3307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AC3F39" w:rsidRDefault="00F3307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577118" w:rsidRPr="00100187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18" w:rsidRPr="00AC3F39" w:rsidRDefault="00577118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18" w:rsidRPr="00AC3F39" w:rsidRDefault="00577118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F33070" w:rsidRPr="00100187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AC3F39" w:rsidRDefault="00F3307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AC3F39" w:rsidRDefault="00F3307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3C325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25E" w:rsidRPr="00AC3F39" w:rsidRDefault="003C325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01 1 00 88896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25E" w:rsidRPr="00AC3F39" w:rsidRDefault="003C325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</w:t>
            </w:r>
            <w:proofErr w:type="spellStart"/>
            <w:r w:rsidRPr="00AC3F39">
              <w:rPr>
                <w:sz w:val="24"/>
                <w:szCs w:val="24"/>
              </w:rPr>
              <w:t>Шеговарам</w:t>
            </w:r>
            <w:proofErr w:type="spellEnd"/>
            <w:r w:rsidRPr="00AC3F39">
              <w:rPr>
                <w:sz w:val="24"/>
                <w:szCs w:val="24"/>
              </w:rPr>
              <w:t xml:space="preserve"> нужен спорт") за счет средств бюджета округа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L3043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803DB">
            <w:pPr>
              <w:rPr>
                <w:sz w:val="24"/>
                <w:szCs w:val="24"/>
              </w:rPr>
            </w:pPr>
            <w:proofErr w:type="gramStart"/>
            <w:r w:rsidRPr="00AC3F39">
              <w:rPr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803DB">
            <w:pPr>
              <w:rPr>
                <w:sz w:val="24"/>
                <w:szCs w:val="24"/>
              </w:rPr>
            </w:pPr>
            <w:proofErr w:type="gramStart"/>
            <w:r w:rsidRPr="00AC3F39">
              <w:rPr>
                <w:sz w:val="24"/>
                <w:szCs w:val="24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803DB">
            <w:pPr>
              <w:rPr>
                <w:sz w:val="24"/>
                <w:szCs w:val="24"/>
              </w:rPr>
            </w:pPr>
            <w:proofErr w:type="gramStart"/>
            <w:r w:rsidRPr="00AC3F39">
              <w:rPr>
                <w:sz w:val="24"/>
                <w:szCs w:val="24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AC3F39">
              <w:rPr>
                <w:sz w:val="24"/>
                <w:szCs w:val="24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00 Э8896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</w:t>
            </w:r>
            <w:r w:rsidR="00813BDA" w:rsidRPr="00AC3F39">
              <w:rPr>
                <w:sz w:val="24"/>
                <w:szCs w:val="24"/>
              </w:rPr>
              <w:t xml:space="preserve"> </w:t>
            </w:r>
            <w:r w:rsidRPr="00AC3F39">
              <w:rPr>
                <w:sz w:val="24"/>
                <w:szCs w:val="24"/>
              </w:rPr>
              <w:t>(реализация проекта "</w:t>
            </w:r>
            <w:proofErr w:type="spellStart"/>
            <w:r w:rsidRPr="00AC3F39">
              <w:rPr>
                <w:sz w:val="24"/>
                <w:szCs w:val="24"/>
              </w:rPr>
              <w:t>Шеговарам</w:t>
            </w:r>
            <w:proofErr w:type="spellEnd"/>
            <w:r w:rsidRPr="00AC3F39">
              <w:rPr>
                <w:sz w:val="24"/>
                <w:szCs w:val="24"/>
              </w:rPr>
              <w:t xml:space="preserve"> нужен спорт")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Мероприятие "Обеспечение </w:t>
            </w:r>
            <w:proofErr w:type="gramStart"/>
            <w:r w:rsidRPr="00AC3F39">
              <w:rPr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AC3F39">
              <w:rPr>
                <w:sz w:val="24"/>
                <w:szCs w:val="24"/>
              </w:rPr>
              <w:t>"</w:t>
            </w:r>
          </w:p>
        </w:tc>
      </w:tr>
      <w:tr w:rsidR="00366A13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017B3A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Ю</w:t>
            </w:r>
            <w:proofErr w:type="gramStart"/>
            <w:r w:rsidRPr="00AC3F39">
              <w:rPr>
                <w:sz w:val="24"/>
                <w:szCs w:val="24"/>
              </w:rPr>
              <w:t>4</w:t>
            </w:r>
            <w:proofErr w:type="gramEnd"/>
            <w:r w:rsidRPr="00AC3F3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Федеральный проект «Все лучшее детям»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Ю</w:t>
            </w:r>
            <w:proofErr w:type="gramStart"/>
            <w:r w:rsidRPr="00AC3F39">
              <w:rPr>
                <w:sz w:val="24"/>
                <w:szCs w:val="24"/>
              </w:rPr>
              <w:t>4</w:t>
            </w:r>
            <w:proofErr w:type="gramEnd"/>
            <w:r w:rsidRPr="00AC3F39">
              <w:rPr>
                <w:sz w:val="24"/>
                <w:szCs w:val="24"/>
              </w:rPr>
              <w:t xml:space="preserve"> 57502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Ю</w:t>
            </w:r>
            <w:proofErr w:type="gramStart"/>
            <w:r w:rsidRPr="00AC3F39">
              <w:rPr>
                <w:sz w:val="24"/>
                <w:szCs w:val="24"/>
              </w:rPr>
              <w:t>6</w:t>
            </w:r>
            <w:proofErr w:type="gramEnd"/>
            <w:r w:rsidRPr="00AC3F3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Федеральный проект "Педагоги и наставники"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Ю</w:t>
            </w:r>
            <w:proofErr w:type="gramStart"/>
            <w:r w:rsidRPr="00AC3F39">
              <w:rPr>
                <w:sz w:val="24"/>
                <w:szCs w:val="24"/>
              </w:rPr>
              <w:t>6</w:t>
            </w:r>
            <w:proofErr w:type="gramEnd"/>
            <w:r w:rsidRPr="00AC3F39">
              <w:rPr>
                <w:sz w:val="24"/>
                <w:szCs w:val="24"/>
              </w:rPr>
              <w:t xml:space="preserve"> 50502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</w:t>
            </w:r>
            <w:r w:rsidRPr="00AC3F39">
              <w:rPr>
                <w:sz w:val="24"/>
                <w:szCs w:val="24"/>
              </w:rPr>
              <w:lastRenderedPageBreak/>
              <w:t>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AC3F39">
              <w:rPr>
                <w:sz w:val="24"/>
                <w:szCs w:val="24"/>
              </w:rPr>
              <w:t>.Б</w:t>
            </w:r>
            <w:proofErr w:type="gramEnd"/>
            <w:r w:rsidRPr="00AC3F39">
              <w:rPr>
                <w:sz w:val="24"/>
                <w:szCs w:val="24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01 1 Ю</w:t>
            </w:r>
            <w:proofErr w:type="gramStart"/>
            <w:r w:rsidRPr="00AC3F39">
              <w:rPr>
                <w:sz w:val="24"/>
                <w:szCs w:val="24"/>
              </w:rPr>
              <w:t>6</w:t>
            </w:r>
            <w:proofErr w:type="gramEnd"/>
            <w:r w:rsidRPr="00AC3F39">
              <w:rPr>
                <w:sz w:val="24"/>
                <w:szCs w:val="24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366A13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1 Ю</w:t>
            </w:r>
            <w:proofErr w:type="gramStart"/>
            <w:r w:rsidRPr="00AC3F39">
              <w:rPr>
                <w:sz w:val="24"/>
                <w:szCs w:val="24"/>
              </w:rPr>
              <w:t>6</w:t>
            </w:r>
            <w:proofErr w:type="gramEnd"/>
            <w:r w:rsidRPr="00AC3F39">
              <w:rPr>
                <w:sz w:val="24"/>
                <w:szCs w:val="24"/>
              </w:rPr>
              <w:t xml:space="preserve"> 53032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366A13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AC3F39" w:rsidRDefault="00366A13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AC3F39" w:rsidRDefault="00366A13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BC44BF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AC3F39" w:rsidRDefault="00BC44BF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AC3F39" w:rsidRDefault="00BC44BF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8A2E39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Частичное возмещение расходов по предоставлению </w:t>
            </w:r>
            <w:proofErr w:type="gramStart"/>
            <w:r w:rsidRPr="00AC3F39">
              <w:rPr>
                <w:sz w:val="24"/>
                <w:szCs w:val="24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AC3F39">
              <w:rPr>
                <w:sz w:val="24"/>
                <w:szCs w:val="24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8A2E39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8A2E39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BF03CC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3CC" w:rsidRPr="00AC3F39" w:rsidRDefault="00BF03CC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01 3 00 71400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CC" w:rsidRPr="00AC3F39" w:rsidRDefault="00BF03CC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8A2E39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01 3 00 80320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8A2E39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</w:p>
        </w:tc>
      </w:tr>
      <w:tr w:rsidR="008A2E39" w:rsidRPr="00100187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8A2E39" w:rsidRPr="00100187" w:rsidTr="00E21942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8A2E39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"Развитие культуры Шенкурского муниципального округа"</w:t>
            </w:r>
          </w:p>
        </w:tc>
      </w:tr>
      <w:tr w:rsidR="00C51C79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79" w:rsidRPr="00AC3F39" w:rsidRDefault="00C51C7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79" w:rsidRPr="00AC3F39" w:rsidRDefault="00C51C7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8A2E39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8A2E39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8A2E39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8A2E39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AC3F39" w:rsidRDefault="008A2E39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02 1 00 88897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AC3F39" w:rsidRDefault="008A2E39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"Сохраним культуру как наше наследие")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02 1 00 88898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"Сердце деревни")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803DB">
            <w:pPr>
              <w:jc w:val="center"/>
              <w:rPr>
                <w:sz w:val="24"/>
                <w:szCs w:val="24"/>
              </w:rPr>
            </w:pPr>
          </w:p>
          <w:p w:rsidR="00C25720" w:rsidRPr="00AC3F39" w:rsidRDefault="00C25720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02 1 00 88899</w:t>
            </w:r>
          </w:p>
          <w:p w:rsidR="00C25720" w:rsidRPr="00AC3F39" w:rsidRDefault="00C25720" w:rsidP="00E803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"Комфортная среда для всех")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C01726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726" w:rsidRPr="00AC3F39" w:rsidRDefault="00C01726" w:rsidP="00E803DB">
            <w:pPr>
              <w:jc w:val="center"/>
              <w:rPr>
                <w:sz w:val="24"/>
                <w:szCs w:val="24"/>
                <w:lang w:val="en-US"/>
              </w:rPr>
            </w:pPr>
            <w:r w:rsidRPr="00AC3F39">
              <w:rPr>
                <w:sz w:val="24"/>
                <w:szCs w:val="24"/>
              </w:rPr>
              <w:t xml:space="preserve">02 1 00 </w:t>
            </w:r>
            <w:r w:rsidRPr="00AC3F39">
              <w:rPr>
                <w:sz w:val="24"/>
                <w:szCs w:val="24"/>
                <w:lang w:val="en-US"/>
              </w:rPr>
              <w:t>S8310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726" w:rsidRPr="00AC3F39" w:rsidRDefault="00C01726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</w:tr>
      <w:tr w:rsidR="0094166E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66E" w:rsidRPr="00AC3F39" w:rsidRDefault="0094166E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А4671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6E" w:rsidRPr="00AC3F39" w:rsidRDefault="0094166E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(сверх соглашения с федеральным органом государственной власти)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Я5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Федеральный проект  "Семейные ценности и инфраструктура культуры"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Я5 55191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Э8897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"Сохраним культуру как наше наследие")</w:t>
            </w:r>
          </w:p>
        </w:tc>
      </w:tr>
      <w:tr w:rsidR="00C2572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Э8898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D13020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"Сердце деревни")</w:t>
            </w:r>
          </w:p>
        </w:tc>
      </w:tr>
      <w:tr w:rsidR="00C2572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1 00 Э8899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"Комфортная среда для всех")</w:t>
            </w:r>
          </w:p>
        </w:tc>
      </w:tr>
      <w:tr w:rsidR="00C25720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"Развитие туризма в Шенкурском муниципальном округе"</w:t>
            </w:r>
          </w:p>
        </w:tc>
      </w:tr>
      <w:tr w:rsidR="00C2572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сфере культуры и искусства</w:t>
            </w:r>
          </w:p>
        </w:tc>
      </w:tr>
      <w:tr w:rsidR="00C25720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C2572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C25720" w:rsidRPr="00100187" w:rsidTr="00E21942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AC3F39">
              <w:rPr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C25720" w:rsidRPr="00100187" w:rsidTr="00E803DB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C25720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жилищного хозяйства</w:t>
            </w:r>
          </w:p>
        </w:tc>
      </w:tr>
      <w:tr w:rsidR="00C25720" w:rsidRPr="00100187" w:rsidTr="00E21942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C25720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C25720" w:rsidRPr="00100187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Взносы на капитальный ремонт общего имущества в многоквартирных домах</w:t>
            </w:r>
          </w:p>
        </w:tc>
      </w:tr>
      <w:tr w:rsidR="00C25720" w:rsidRPr="00100187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Организация уличного освещения</w:t>
            </w:r>
          </w:p>
        </w:tc>
      </w:tr>
      <w:tr w:rsidR="00F329D7" w:rsidRPr="00100187" w:rsidTr="006C61B0">
        <w:trPr>
          <w:trHeight w:val="3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9D7" w:rsidRPr="00AC3F39" w:rsidRDefault="00F329D7" w:rsidP="00561F47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И</w:t>
            </w:r>
            <w:proofErr w:type="gramStart"/>
            <w:r w:rsidRPr="00AC3F39">
              <w:rPr>
                <w:sz w:val="24"/>
                <w:szCs w:val="24"/>
              </w:rPr>
              <w:t>2</w:t>
            </w:r>
            <w:proofErr w:type="gramEnd"/>
            <w:r w:rsidRPr="00AC3F3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1B0" w:rsidRPr="00AC3F39" w:rsidRDefault="006C61B0" w:rsidP="006C61B0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Федеральный проект «Жилье»</w:t>
            </w:r>
          </w:p>
        </w:tc>
      </w:tr>
      <w:tr w:rsidR="00F329D7" w:rsidRPr="00100187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9D7" w:rsidRPr="00AC3F39" w:rsidRDefault="006C61B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И</w:t>
            </w:r>
            <w:proofErr w:type="gramStart"/>
            <w:r w:rsidRPr="00AC3F39">
              <w:rPr>
                <w:sz w:val="24"/>
                <w:szCs w:val="24"/>
              </w:rPr>
              <w:t>2</w:t>
            </w:r>
            <w:proofErr w:type="gramEnd"/>
            <w:r w:rsidRPr="00AC3F39">
              <w:rPr>
                <w:sz w:val="24"/>
                <w:szCs w:val="24"/>
              </w:rPr>
              <w:t xml:space="preserve"> 67483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9D7" w:rsidRPr="00AC3F39" w:rsidRDefault="006C61B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«Фонд развития территорий»</w:t>
            </w:r>
          </w:p>
        </w:tc>
      </w:tr>
      <w:tr w:rsidR="00F329D7" w:rsidRPr="00100187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9D7" w:rsidRPr="00AC3F39" w:rsidRDefault="006C61B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03 0 И</w:t>
            </w:r>
            <w:proofErr w:type="gramStart"/>
            <w:r w:rsidRPr="00AC3F39">
              <w:rPr>
                <w:sz w:val="24"/>
                <w:szCs w:val="24"/>
              </w:rPr>
              <w:t>2</w:t>
            </w:r>
            <w:proofErr w:type="gramEnd"/>
            <w:r w:rsidRPr="00AC3F39">
              <w:rPr>
                <w:sz w:val="24"/>
                <w:szCs w:val="24"/>
              </w:rPr>
              <w:t xml:space="preserve"> 67484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9D7" w:rsidRPr="00AC3F39" w:rsidRDefault="006C61B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бюджетов субъектов Российской Федерации</w:t>
            </w:r>
          </w:p>
        </w:tc>
      </w:tr>
      <w:tr w:rsidR="00C25720" w:rsidRPr="00100187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C25720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C25720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</w:tr>
      <w:tr w:rsidR="00C25720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AC3F39" w:rsidRDefault="00C2572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8889Б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AC3F39" w:rsidRDefault="00C2572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"Территория экстрима")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8889В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"Доступный спорт!")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8889Г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"Соревнование по футболу") за счет средств бюджета округа</w:t>
            </w:r>
          </w:p>
        </w:tc>
      </w:tr>
      <w:tr w:rsidR="007820B8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0B8" w:rsidRPr="00AC3F39" w:rsidRDefault="007820B8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И889Г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0B8" w:rsidRPr="00AC3F39" w:rsidRDefault="007820B8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"Соревнование по футболу") за счет инициативных платежей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Э889Б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Реализация инициативных проектов в рамках регионального проекта </w:t>
            </w:r>
            <w:r w:rsidRPr="00AC3F39">
              <w:rPr>
                <w:sz w:val="24"/>
                <w:szCs w:val="24"/>
              </w:rPr>
              <w:lastRenderedPageBreak/>
              <w:t>"Комфортное Поморье" (реализация проекта "Территория экстрима")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04 1 00 Э889В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"Доступный спорт!")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1 00 Э889Г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"Соревнование по футболу")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"Молодёжь Шенкурского муниципального округа"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EF0CD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EF0CD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образования</w:t>
            </w:r>
          </w:p>
        </w:tc>
      </w:tr>
      <w:tr w:rsidR="00EF0CDE" w:rsidRPr="00100187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EF0CD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5A3EE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E0" w:rsidRPr="00AC3F39" w:rsidRDefault="005A3EE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06 0 00 86360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E0" w:rsidRPr="00AC3F39" w:rsidRDefault="005A3EE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EF0CD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AC3F39" w:rsidRDefault="00EF0CD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06 0 00 88891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AC3F39" w:rsidRDefault="00EF0CD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"Освещение улиц села Спасское")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06 0 00 88892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"Дорога в школу")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06 0 00 88893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"В нашей деревне огни не погашены")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06 0 00 88894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CB6129">
            <w:pPr>
              <w:rPr>
                <w:sz w:val="24"/>
                <w:szCs w:val="24"/>
              </w:rPr>
            </w:pPr>
            <w:proofErr w:type="gramStart"/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</w:t>
            </w:r>
            <w:r w:rsidR="00CB6129" w:rsidRPr="00AC3F39">
              <w:rPr>
                <w:sz w:val="24"/>
                <w:szCs w:val="24"/>
              </w:rPr>
              <w:t xml:space="preserve"> </w:t>
            </w:r>
            <w:r w:rsidRPr="00AC3F39">
              <w:rPr>
                <w:sz w:val="24"/>
                <w:szCs w:val="24"/>
              </w:rPr>
              <w:t>"Дорожные перезагрузки:</w:t>
            </w:r>
            <w:proofErr w:type="gramEnd"/>
            <w:r w:rsidRPr="00AC3F39">
              <w:rPr>
                <w:sz w:val="24"/>
                <w:szCs w:val="24"/>
              </w:rPr>
              <w:t xml:space="preserve"> </w:t>
            </w:r>
            <w:proofErr w:type="gramStart"/>
            <w:r w:rsidRPr="00AC3F39">
              <w:rPr>
                <w:sz w:val="24"/>
                <w:szCs w:val="24"/>
              </w:rPr>
              <w:t>На пути к Комфорту") за счет средств бюджета округа</w:t>
            </w:r>
            <w:proofErr w:type="gramEnd"/>
          </w:p>
        </w:tc>
      </w:tr>
      <w:tr w:rsidR="003042ED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2ED" w:rsidRPr="00AC3F39" w:rsidRDefault="003042ED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06 0 00 </w:t>
            </w:r>
            <w:r w:rsidRPr="00AC3F39">
              <w:rPr>
                <w:sz w:val="24"/>
                <w:szCs w:val="24"/>
                <w:lang w:val="en-US"/>
              </w:rPr>
              <w:t>S</w:t>
            </w:r>
            <w:r w:rsidRPr="00AC3F39">
              <w:rPr>
                <w:sz w:val="24"/>
                <w:szCs w:val="24"/>
              </w:rPr>
              <w:t>9210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2ED" w:rsidRPr="00AC3F39" w:rsidRDefault="003042ED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сфере общественного пассажирского транспорта и транспортной инфраструктуры (организация транспортного обслуживания населения на пассажирских муниципальных маршрутах автомобильного транспорта)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Э8891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"Освещение улиц села Спасское")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Э8892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"Дорога в школу")</w:t>
            </w:r>
          </w:p>
        </w:tc>
      </w:tr>
      <w:tr w:rsidR="003D178F" w:rsidRPr="00100187" w:rsidTr="00CB612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Э8893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"В нашей деревне огни не погашены")</w:t>
            </w:r>
          </w:p>
        </w:tc>
      </w:tr>
      <w:tr w:rsidR="003D178F" w:rsidRPr="00100187" w:rsidTr="005C17DE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06 0 00 Э8894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proofErr w:type="gramStart"/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"Дорожные перезагрузки:</w:t>
            </w:r>
            <w:proofErr w:type="gramEnd"/>
            <w:r w:rsidRPr="00AC3F39">
              <w:rPr>
                <w:sz w:val="24"/>
                <w:szCs w:val="24"/>
              </w:rPr>
              <w:t xml:space="preserve"> </w:t>
            </w:r>
            <w:proofErr w:type="gramStart"/>
            <w:r w:rsidRPr="00AC3F39">
              <w:rPr>
                <w:sz w:val="24"/>
                <w:szCs w:val="24"/>
              </w:rPr>
              <w:t>На пути к Комфорту")</w:t>
            </w:r>
            <w:proofErr w:type="gramEnd"/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3D178F" w:rsidRPr="00100187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323040" w:rsidRPr="00100187" w:rsidTr="00E21942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040" w:rsidRPr="00AC3F39" w:rsidRDefault="00323040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07 0  00 71400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040" w:rsidRPr="00AC3F39" w:rsidRDefault="00323040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3D178F" w:rsidRPr="00100187" w:rsidTr="00E21942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AC3F39">
              <w:rPr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3D178F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3D178F" w:rsidRPr="00100187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07 0 И3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Федеральный проект «Модернизация коммунальной инфраструктуры»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07 0 И3 51541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3D178F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  <w:lang w:val="en-US"/>
              </w:rPr>
            </w:pPr>
            <w:r w:rsidRPr="00AC3F39">
              <w:rPr>
                <w:sz w:val="24"/>
                <w:szCs w:val="24"/>
              </w:rPr>
              <w:t xml:space="preserve">08 1 00 </w:t>
            </w:r>
            <w:r w:rsidRPr="00AC3F39">
              <w:rPr>
                <w:sz w:val="24"/>
                <w:szCs w:val="24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AC3F39" w:rsidRDefault="003D178F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08 1 00 88895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AC3F39" w:rsidRDefault="003D178F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"Ремонт концертного зала клуба Парус") за счет средств бюджета округа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00 8889А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"Парк Заборье") за счет средств бюджета округа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00 Э8895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"Ремонт концертного зала клуба Парус")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00 Э889А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"Парк Заборье")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И</w:t>
            </w:r>
            <w:proofErr w:type="gramStart"/>
            <w:r w:rsidRPr="00AC3F39">
              <w:rPr>
                <w:sz w:val="24"/>
                <w:szCs w:val="24"/>
              </w:rPr>
              <w:t>4</w:t>
            </w:r>
            <w:proofErr w:type="gramEnd"/>
            <w:r w:rsidRPr="00AC3F3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</w:tr>
      <w:tr w:rsidR="00AC0987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И</w:t>
            </w:r>
            <w:proofErr w:type="gramStart"/>
            <w:r w:rsidRPr="00AC3F39">
              <w:rPr>
                <w:sz w:val="24"/>
                <w:szCs w:val="24"/>
              </w:rPr>
              <w:t>4</w:t>
            </w:r>
            <w:proofErr w:type="gramEnd"/>
            <w:r w:rsidRPr="00AC3F39">
              <w:rPr>
                <w:sz w:val="24"/>
                <w:szCs w:val="24"/>
              </w:rPr>
              <w:t xml:space="preserve"> 54241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AC0987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08 1 И</w:t>
            </w:r>
            <w:proofErr w:type="gramStart"/>
            <w:r w:rsidRPr="00AC3F39">
              <w:rPr>
                <w:sz w:val="24"/>
                <w:szCs w:val="24"/>
              </w:rPr>
              <w:t>4</w:t>
            </w:r>
            <w:proofErr w:type="gramEnd"/>
            <w:r w:rsidRPr="00AC3F39">
              <w:rPr>
                <w:sz w:val="24"/>
                <w:szCs w:val="24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</w:tr>
      <w:tr w:rsidR="000E4121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121" w:rsidRPr="00AC3F39" w:rsidRDefault="000E4121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1 И</w:t>
            </w:r>
            <w:proofErr w:type="gramStart"/>
            <w:r w:rsidRPr="00AC3F39">
              <w:rPr>
                <w:sz w:val="24"/>
                <w:szCs w:val="24"/>
              </w:rPr>
              <w:t>4</w:t>
            </w:r>
            <w:proofErr w:type="gramEnd"/>
            <w:r w:rsidRPr="00AC3F39">
              <w:rPr>
                <w:sz w:val="24"/>
                <w:szCs w:val="24"/>
              </w:rPr>
              <w:t xml:space="preserve"> А4241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121" w:rsidRPr="00AC3F39" w:rsidRDefault="000E4121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(сверх соглашения с федеральным органом государственной власти)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AC0987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AC0987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AC0987" w:rsidRPr="00100187" w:rsidTr="00E21942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AC0987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AC0987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AC0987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AC0987" w:rsidRPr="00100187" w:rsidTr="009A1700">
        <w:trPr>
          <w:trHeight w:val="12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округа"</w:t>
            </w:r>
          </w:p>
        </w:tc>
      </w:tr>
      <w:tr w:rsidR="00AC0987" w:rsidRPr="00100187" w:rsidTr="00E21942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AC3F39">
              <w:rPr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AC0987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BD1B8D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мероприятий по оборудованию источников наружного противопожарного водоснабжения</w:t>
            </w:r>
          </w:p>
        </w:tc>
      </w:tr>
      <w:tr w:rsidR="00AC0987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Подпрограмма "Обеспечение безопасности людей на водных объектах"</w:t>
            </w:r>
          </w:p>
        </w:tc>
      </w:tr>
      <w:tr w:rsidR="00AC0987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по обеспечению безопасности людей на водных объектах</w:t>
            </w:r>
          </w:p>
        </w:tc>
      </w:tr>
      <w:tr w:rsidR="00AC0987" w:rsidRPr="00100187" w:rsidTr="00E21942">
        <w:trPr>
          <w:trHeight w:val="8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AC3F39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lastRenderedPageBreak/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AC3F39" w:rsidRDefault="00AC0987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803DB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Доставка муки и лекарственных сре</w:t>
            </w:r>
            <w:proofErr w:type="gramStart"/>
            <w:r w:rsidRPr="00AC3F39">
              <w:rPr>
                <w:sz w:val="24"/>
                <w:szCs w:val="24"/>
              </w:rPr>
              <w:t>дств в р</w:t>
            </w:r>
            <w:proofErr w:type="gramEnd"/>
            <w:r w:rsidRPr="00AC3F39">
              <w:rPr>
                <w:sz w:val="24"/>
                <w:szCs w:val="24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b/>
                <w:sz w:val="24"/>
                <w:szCs w:val="24"/>
              </w:rPr>
            </w:pPr>
            <w:r w:rsidRPr="00AC3F3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"Обеспечение жильем молодых семей"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  <w:lang w:val="en-US"/>
              </w:rPr>
            </w:pPr>
            <w:r w:rsidRPr="00AC3F39">
              <w:rPr>
                <w:sz w:val="24"/>
                <w:szCs w:val="24"/>
              </w:rPr>
              <w:t xml:space="preserve">15 0 00 </w:t>
            </w:r>
            <w:r w:rsidRPr="00AC3F39">
              <w:rPr>
                <w:sz w:val="24"/>
                <w:szCs w:val="24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Глава муниципального округа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5B5D6E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Председатель Собрания депутатов Шенкурского муниципального округа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Собрание депутатов Шенкурского муниципального округа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5B5D6E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Председатель контрольно-счетной комиссии </w:t>
            </w:r>
          </w:p>
        </w:tc>
      </w:tr>
      <w:tr w:rsidR="005B5D6E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5B5D6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5B5D6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B738A8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государственных полномочий в сфере охраны труда</w:t>
            </w:r>
          </w:p>
        </w:tc>
      </w:tr>
      <w:tr w:rsidR="005B5D6E" w:rsidRPr="00100187" w:rsidTr="00E21942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5B5D6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5B5D6E" w:rsidRPr="00100187" w:rsidTr="009719A7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Проведение выборов</w:t>
            </w:r>
          </w:p>
        </w:tc>
      </w:tr>
      <w:tr w:rsidR="005B5D6E" w:rsidRPr="00100187" w:rsidTr="00E21942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на содержание и ремонт имущества казны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Инвентаризация и оценка муниципального имущества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Расходы по реализации имущества казны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267D54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D54" w:rsidRPr="00AC3F39" w:rsidRDefault="00267D54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48 0 00 Э4790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D54" w:rsidRPr="00AC3F39" w:rsidRDefault="00267D54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Поощрение муниципальных управленческих команд  за достижение </w:t>
            </w:r>
            <w:proofErr w:type="gramStart"/>
            <w:r w:rsidRPr="00AC3F39">
              <w:rPr>
                <w:sz w:val="24"/>
                <w:szCs w:val="24"/>
              </w:rPr>
              <w:t>показателей деятельности органов  исполнительной власти субъектов  Российской Федерации</w:t>
            </w:r>
            <w:proofErr w:type="gramEnd"/>
            <w:r w:rsidRPr="00AC3F39">
              <w:rPr>
                <w:sz w:val="24"/>
                <w:szCs w:val="24"/>
              </w:rPr>
              <w:t xml:space="preserve"> за счет дотации (гранта) из федерального бюджета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  <w:lang w:val="en-US"/>
              </w:rPr>
              <w:t xml:space="preserve">48 0 00 </w:t>
            </w:r>
            <w:r w:rsidRPr="00AC3F39">
              <w:rPr>
                <w:sz w:val="24"/>
                <w:szCs w:val="24"/>
              </w:rPr>
              <w:t>Э8890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Реализация инициативных проектов в рамках регионального проекта "Комфортное Поморье"   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</w:tr>
      <w:tr w:rsidR="005B5D6E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5B5D6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B5D6E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Пенсия за выслугу лет муниципальным служащим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5B5D6E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AC3F39" w:rsidRDefault="005B5D6E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AC3F39" w:rsidRDefault="005B5D6E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 детей-сирот и детей, оставшихся без попечения родителей, лиц  из числа детей-сирот и детей, оставшихся без попечения родителей, жилыми помещениями</w:t>
            </w:r>
          </w:p>
        </w:tc>
      </w:tr>
      <w:tr w:rsidR="00FB631B" w:rsidRPr="00100187" w:rsidTr="00365B3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803DB">
            <w:pPr>
              <w:jc w:val="center"/>
              <w:rPr>
                <w:sz w:val="24"/>
                <w:szCs w:val="24"/>
                <w:lang w:val="en-US"/>
              </w:rPr>
            </w:pPr>
            <w:r w:rsidRPr="00AC3F39">
              <w:rPr>
                <w:sz w:val="24"/>
                <w:szCs w:val="24"/>
              </w:rPr>
              <w:t xml:space="preserve">52 0 00 </w:t>
            </w:r>
            <w:r w:rsidRPr="00AC3F39">
              <w:rPr>
                <w:sz w:val="24"/>
                <w:szCs w:val="24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803DB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 (в рамках соглашения между Министерством строительства и жилищно-коммунального хозяйства Российской Федерации и Правительством Архангельской области)</w:t>
            </w:r>
          </w:p>
        </w:tc>
      </w:tr>
      <w:tr w:rsidR="00FB631B" w:rsidRPr="00100187" w:rsidTr="00365B3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государственных полномочий по предоставлению жилых помещений 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</w:tr>
      <w:tr w:rsidR="00FB631B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proofErr w:type="spellStart"/>
            <w:r w:rsidRPr="00AC3F39">
              <w:rPr>
                <w:sz w:val="24"/>
                <w:szCs w:val="24"/>
              </w:rPr>
              <w:t>Непрограммные</w:t>
            </w:r>
            <w:proofErr w:type="spellEnd"/>
            <w:r w:rsidRPr="00AC3F39">
              <w:rPr>
                <w:sz w:val="24"/>
                <w:szCs w:val="24"/>
              </w:rPr>
              <w:t xml:space="preserve"> расходы в области коммунального хозяйства</w:t>
            </w:r>
          </w:p>
        </w:tc>
      </w:tr>
      <w:tr w:rsidR="00FB631B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FB631B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B631B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proofErr w:type="spellStart"/>
            <w:r w:rsidRPr="00AC3F39">
              <w:rPr>
                <w:sz w:val="24"/>
                <w:szCs w:val="24"/>
              </w:rPr>
              <w:t>Непрограммные</w:t>
            </w:r>
            <w:proofErr w:type="spellEnd"/>
            <w:r w:rsidRPr="00AC3F39">
              <w:rPr>
                <w:sz w:val="24"/>
                <w:szCs w:val="24"/>
              </w:rPr>
              <w:t xml:space="preserve"> расходы в области благоустройства</w:t>
            </w:r>
          </w:p>
        </w:tc>
      </w:tr>
      <w:tr w:rsidR="00FB631B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FB631B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</w:tr>
      <w:tr w:rsidR="00FB631B" w:rsidRPr="00100187" w:rsidTr="00663B2C">
        <w:trPr>
          <w:trHeight w:val="4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proofErr w:type="spellStart"/>
            <w:r w:rsidRPr="00AC3F39">
              <w:rPr>
                <w:sz w:val="24"/>
                <w:szCs w:val="24"/>
              </w:rPr>
              <w:t>Непрограммные</w:t>
            </w:r>
            <w:proofErr w:type="spellEnd"/>
            <w:r w:rsidRPr="00AC3F39">
              <w:rPr>
                <w:sz w:val="24"/>
                <w:szCs w:val="24"/>
              </w:rPr>
              <w:t xml:space="preserve"> расходы в области дорожного хозяйства</w:t>
            </w:r>
          </w:p>
        </w:tc>
      </w:tr>
      <w:tr w:rsidR="00FB631B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Выплаты вознаграждений профессиональным опекунам</w:t>
            </w:r>
          </w:p>
        </w:tc>
      </w:tr>
      <w:tr w:rsidR="00FB631B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FB631B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Резервные средства</w:t>
            </w:r>
          </w:p>
        </w:tc>
      </w:tr>
      <w:tr w:rsidR="00FB631B" w:rsidRPr="00100187" w:rsidTr="00E21942">
        <w:trPr>
          <w:trHeight w:val="6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</w:t>
            </w:r>
          </w:p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№ 597, от 1 июня 2012 года № 761</w:t>
            </w:r>
          </w:p>
        </w:tc>
      </w:tr>
      <w:tr w:rsidR="00FB631B" w:rsidRPr="00100187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FB631B" w:rsidRPr="00100187" w:rsidTr="00E21942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Резервные средства на обеспечение </w:t>
            </w:r>
            <w:proofErr w:type="spellStart"/>
            <w:r w:rsidRPr="00AC3F39">
              <w:rPr>
                <w:sz w:val="24"/>
                <w:szCs w:val="24"/>
              </w:rPr>
              <w:t>софинансирования</w:t>
            </w:r>
            <w:proofErr w:type="spellEnd"/>
            <w:r w:rsidRPr="00AC3F39">
              <w:rPr>
                <w:sz w:val="24"/>
                <w:szCs w:val="24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FB631B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lastRenderedPageBreak/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Резервные средства на финансовое обеспечение возврата средств за невыполнение условий соглашений предоставления межбюджетных трансфертов из вышестоящих бюджетов</w:t>
            </w:r>
          </w:p>
        </w:tc>
      </w:tr>
      <w:tr w:rsidR="00FB631B" w:rsidRPr="00100187" w:rsidTr="00663B2C">
        <w:trPr>
          <w:trHeight w:val="7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Резервные средства на финансовое обеспечение выполнения судебных актов</w:t>
            </w:r>
          </w:p>
        </w:tc>
      </w:tr>
      <w:tr w:rsidR="00FB631B" w:rsidRPr="00100187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60 0 00 801</w:t>
            </w:r>
            <w:r w:rsidRPr="00AC3F39">
              <w:rPr>
                <w:sz w:val="24"/>
                <w:szCs w:val="24"/>
                <w:lang w:val="en-US"/>
              </w:rPr>
              <w:t>9</w:t>
            </w:r>
            <w:r w:rsidRPr="00AC3F39">
              <w:rPr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Резервные средства на финансовое обеспечение проведения организационно-штатных мероприятий органов местного самоуправления муниципального образования</w:t>
            </w:r>
          </w:p>
        </w:tc>
      </w:tr>
      <w:tr w:rsidR="00FB631B" w:rsidRPr="00100187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 xml:space="preserve">Меры социальной поддержки отдельным </w:t>
            </w:r>
            <w:r w:rsidRPr="00AC3F39">
              <w:rPr>
                <w:sz w:val="24"/>
                <w:szCs w:val="24"/>
              </w:rPr>
              <w:br/>
              <w:t xml:space="preserve">категориям граждан, проживающим на территории </w:t>
            </w:r>
            <w:r w:rsidRPr="00AC3F39">
              <w:rPr>
                <w:sz w:val="24"/>
                <w:szCs w:val="24"/>
              </w:rPr>
              <w:br/>
              <w:t>Шенкурского муниципального округа</w:t>
            </w:r>
          </w:p>
        </w:tc>
      </w:tr>
      <w:tr w:rsidR="00FB631B" w:rsidRPr="00100187" w:rsidTr="00E21942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proofErr w:type="gramStart"/>
            <w:r w:rsidRPr="00AC3F39">
              <w:rPr>
                <w:sz w:val="24"/>
                <w:szCs w:val="24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AC3F39">
              <w:rPr>
                <w:sz w:val="24"/>
                <w:szCs w:val="24"/>
              </w:rPr>
              <w:t xml:space="preserve"> </w:t>
            </w:r>
            <w:proofErr w:type="gramStart"/>
            <w:r w:rsidRPr="00AC3F39">
              <w:rPr>
                <w:sz w:val="24"/>
                <w:szCs w:val="24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B631B" w:rsidRPr="00100187" w:rsidTr="00365B39">
        <w:trPr>
          <w:trHeight w:val="19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proofErr w:type="gramStart"/>
            <w:r w:rsidRPr="00AC3F39">
              <w:rPr>
                <w:sz w:val="24"/>
                <w:szCs w:val="24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AC3F39">
              <w:rPr>
                <w:sz w:val="24"/>
                <w:szCs w:val="24"/>
              </w:rPr>
              <w:t xml:space="preserve"> </w:t>
            </w:r>
            <w:proofErr w:type="gramStart"/>
            <w:r w:rsidRPr="00AC3F39">
              <w:rPr>
                <w:sz w:val="24"/>
                <w:szCs w:val="24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B631B" w:rsidRPr="00100187" w:rsidTr="00F33070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Обслуживание по муниципальным заимствованиям</w:t>
            </w:r>
          </w:p>
        </w:tc>
      </w:tr>
      <w:tr w:rsidR="00FB631B" w:rsidRPr="00D86B4B" w:rsidTr="00F33070">
        <w:trPr>
          <w:trHeight w:val="3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AC3F39" w:rsidRDefault="00FB631B" w:rsidP="00E21942">
            <w:pPr>
              <w:jc w:val="center"/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63 0 00 81300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AC3F39" w:rsidRDefault="00FB631B" w:rsidP="00E21942">
            <w:pPr>
              <w:rPr>
                <w:sz w:val="24"/>
                <w:szCs w:val="24"/>
              </w:rPr>
            </w:pPr>
            <w:r w:rsidRPr="00AC3F39">
              <w:rPr>
                <w:sz w:val="24"/>
                <w:szCs w:val="24"/>
              </w:rPr>
              <w:t>Обслуживание муниципального долга</w:t>
            </w:r>
          </w:p>
        </w:tc>
      </w:tr>
    </w:tbl>
    <w:p w:rsidR="008F6133" w:rsidRPr="00357429" w:rsidRDefault="00F33070" w:rsidP="00F33070">
      <w:pPr>
        <w:pStyle w:val="ConsPlusNormal"/>
        <w:tabs>
          <w:tab w:val="left" w:pos="1134"/>
          <w:tab w:val="left" w:pos="9356"/>
        </w:tabs>
        <w:rPr>
          <w:bCs/>
          <w:sz w:val="26"/>
          <w:szCs w:val="26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CA1" w:rsidRDefault="00A96CA1" w:rsidP="0040180B">
      <w:r>
        <w:separator/>
      </w:r>
    </w:p>
  </w:endnote>
  <w:endnote w:type="continuationSeparator" w:id="0">
    <w:p w:rsidR="00A96CA1" w:rsidRDefault="00A96CA1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CA1" w:rsidRDefault="00A96CA1" w:rsidP="0040180B">
      <w:r>
        <w:separator/>
      </w:r>
    </w:p>
  </w:footnote>
  <w:footnote w:type="continuationSeparator" w:id="0">
    <w:p w:rsidR="00A96CA1" w:rsidRDefault="00A96CA1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17B3A"/>
    <w:rsid w:val="00021735"/>
    <w:rsid w:val="00024222"/>
    <w:rsid w:val="00026154"/>
    <w:rsid w:val="00026D19"/>
    <w:rsid w:val="00027CBB"/>
    <w:rsid w:val="00030897"/>
    <w:rsid w:val="00031E49"/>
    <w:rsid w:val="00034473"/>
    <w:rsid w:val="00034BB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4F4D"/>
    <w:rsid w:val="000A64A3"/>
    <w:rsid w:val="000A7E08"/>
    <w:rsid w:val="000B388C"/>
    <w:rsid w:val="000C2375"/>
    <w:rsid w:val="000C2E4A"/>
    <w:rsid w:val="000C383A"/>
    <w:rsid w:val="000D3ECB"/>
    <w:rsid w:val="000E1673"/>
    <w:rsid w:val="000E28E7"/>
    <w:rsid w:val="000E3EFF"/>
    <w:rsid w:val="000E4121"/>
    <w:rsid w:val="000F40F7"/>
    <w:rsid w:val="000F4D01"/>
    <w:rsid w:val="000F4DBF"/>
    <w:rsid w:val="000F69D3"/>
    <w:rsid w:val="00100187"/>
    <w:rsid w:val="00100F37"/>
    <w:rsid w:val="001054F7"/>
    <w:rsid w:val="00106AD9"/>
    <w:rsid w:val="00107198"/>
    <w:rsid w:val="00110133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87785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7242"/>
    <w:rsid w:val="001D0084"/>
    <w:rsid w:val="001D0FDA"/>
    <w:rsid w:val="001D10DA"/>
    <w:rsid w:val="001D369D"/>
    <w:rsid w:val="001D4ED6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0B05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013"/>
    <w:rsid w:val="002552CF"/>
    <w:rsid w:val="00260922"/>
    <w:rsid w:val="00263817"/>
    <w:rsid w:val="00267D54"/>
    <w:rsid w:val="00270822"/>
    <w:rsid w:val="0027153D"/>
    <w:rsid w:val="00274DE0"/>
    <w:rsid w:val="00280D11"/>
    <w:rsid w:val="00281E8C"/>
    <w:rsid w:val="0028215F"/>
    <w:rsid w:val="002849FB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7DB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42ED"/>
    <w:rsid w:val="0030704E"/>
    <w:rsid w:val="00315ECD"/>
    <w:rsid w:val="0031792F"/>
    <w:rsid w:val="003179B5"/>
    <w:rsid w:val="0032024D"/>
    <w:rsid w:val="003210A0"/>
    <w:rsid w:val="00323040"/>
    <w:rsid w:val="00323A71"/>
    <w:rsid w:val="00331037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3E89"/>
    <w:rsid w:val="00364231"/>
    <w:rsid w:val="00365B39"/>
    <w:rsid w:val="00366A13"/>
    <w:rsid w:val="003700D6"/>
    <w:rsid w:val="00370177"/>
    <w:rsid w:val="00372117"/>
    <w:rsid w:val="00372C8E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415A"/>
    <w:rsid w:val="003A7C9F"/>
    <w:rsid w:val="003B4592"/>
    <w:rsid w:val="003B4BC0"/>
    <w:rsid w:val="003B57C3"/>
    <w:rsid w:val="003B7E30"/>
    <w:rsid w:val="003C0A7E"/>
    <w:rsid w:val="003C0F54"/>
    <w:rsid w:val="003C1658"/>
    <w:rsid w:val="003C325E"/>
    <w:rsid w:val="003C7D6F"/>
    <w:rsid w:val="003D16E9"/>
    <w:rsid w:val="003D178F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063C"/>
    <w:rsid w:val="00413A9D"/>
    <w:rsid w:val="00413EE0"/>
    <w:rsid w:val="004146E3"/>
    <w:rsid w:val="004156AA"/>
    <w:rsid w:val="00415C75"/>
    <w:rsid w:val="004163E7"/>
    <w:rsid w:val="00424744"/>
    <w:rsid w:val="004271DC"/>
    <w:rsid w:val="00432498"/>
    <w:rsid w:val="00433463"/>
    <w:rsid w:val="00436C98"/>
    <w:rsid w:val="00436CF1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763A6"/>
    <w:rsid w:val="00482EDC"/>
    <w:rsid w:val="00484023"/>
    <w:rsid w:val="00485B90"/>
    <w:rsid w:val="00487726"/>
    <w:rsid w:val="00497D6F"/>
    <w:rsid w:val="004A0202"/>
    <w:rsid w:val="004A21DB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06B15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1EC7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1F47"/>
    <w:rsid w:val="00562DD7"/>
    <w:rsid w:val="00564697"/>
    <w:rsid w:val="00564982"/>
    <w:rsid w:val="005678B3"/>
    <w:rsid w:val="0057331A"/>
    <w:rsid w:val="00573A3D"/>
    <w:rsid w:val="00576E12"/>
    <w:rsid w:val="00577118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3EE0"/>
    <w:rsid w:val="005A42FD"/>
    <w:rsid w:val="005A7E50"/>
    <w:rsid w:val="005B1633"/>
    <w:rsid w:val="005B2002"/>
    <w:rsid w:val="005B5D6E"/>
    <w:rsid w:val="005C1677"/>
    <w:rsid w:val="005C17DE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3B2C"/>
    <w:rsid w:val="00663CA6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1B0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2B67"/>
    <w:rsid w:val="007758FB"/>
    <w:rsid w:val="00775E86"/>
    <w:rsid w:val="00780D67"/>
    <w:rsid w:val="007820B8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3BDA"/>
    <w:rsid w:val="00816121"/>
    <w:rsid w:val="00821136"/>
    <w:rsid w:val="00824B28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2E39"/>
    <w:rsid w:val="008A450E"/>
    <w:rsid w:val="008A518A"/>
    <w:rsid w:val="008A51B5"/>
    <w:rsid w:val="008A596B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146D3"/>
    <w:rsid w:val="00921CC7"/>
    <w:rsid w:val="009311C6"/>
    <w:rsid w:val="00940598"/>
    <w:rsid w:val="00940C15"/>
    <w:rsid w:val="0094166E"/>
    <w:rsid w:val="0094180F"/>
    <w:rsid w:val="00942147"/>
    <w:rsid w:val="00942347"/>
    <w:rsid w:val="00942F20"/>
    <w:rsid w:val="00945FAC"/>
    <w:rsid w:val="00950D99"/>
    <w:rsid w:val="009528C7"/>
    <w:rsid w:val="00953F8E"/>
    <w:rsid w:val="00954C36"/>
    <w:rsid w:val="00954C52"/>
    <w:rsid w:val="00956064"/>
    <w:rsid w:val="00965CFE"/>
    <w:rsid w:val="00965D13"/>
    <w:rsid w:val="00966EEB"/>
    <w:rsid w:val="00970357"/>
    <w:rsid w:val="009719A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700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C5FA8"/>
    <w:rsid w:val="009C6258"/>
    <w:rsid w:val="009D196B"/>
    <w:rsid w:val="009D3B44"/>
    <w:rsid w:val="009D4F95"/>
    <w:rsid w:val="009D5415"/>
    <w:rsid w:val="009E51FE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4E9"/>
    <w:rsid w:val="00A77DCD"/>
    <w:rsid w:val="00A90628"/>
    <w:rsid w:val="00A96CA1"/>
    <w:rsid w:val="00AA1C5D"/>
    <w:rsid w:val="00AA397E"/>
    <w:rsid w:val="00AA4182"/>
    <w:rsid w:val="00AA6C12"/>
    <w:rsid w:val="00AB072D"/>
    <w:rsid w:val="00AB17E1"/>
    <w:rsid w:val="00AB220C"/>
    <w:rsid w:val="00AB26C6"/>
    <w:rsid w:val="00AB61E4"/>
    <w:rsid w:val="00AB6AF1"/>
    <w:rsid w:val="00AC03ED"/>
    <w:rsid w:val="00AC0987"/>
    <w:rsid w:val="00AC0BF7"/>
    <w:rsid w:val="00AC3F39"/>
    <w:rsid w:val="00AC5CDE"/>
    <w:rsid w:val="00AD517B"/>
    <w:rsid w:val="00AD5F7C"/>
    <w:rsid w:val="00AD6251"/>
    <w:rsid w:val="00AD72E8"/>
    <w:rsid w:val="00AE0E59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0F6E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34E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38A8"/>
    <w:rsid w:val="00B751DB"/>
    <w:rsid w:val="00B849A7"/>
    <w:rsid w:val="00B85759"/>
    <w:rsid w:val="00B86D6E"/>
    <w:rsid w:val="00B9299D"/>
    <w:rsid w:val="00B95E68"/>
    <w:rsid w:val="00BA0462"/>
    <w:rsid w:val="00BA38E9"/>
    <w:rsid w:val="00BA4BD9"/>
    <w:rsid w:val="00BA541E"/>
    <w:rsid w:val="00BA605A"/>
    <w:rsid w:val="00BA7267"/>
    <w:rsid w:val="00BB05FB"/>
    <w:rsid w:val="00BB2B27"/>
    <w:rsid w:val="00BB3396"/>
    <w:rsid w:val="00BB40AC"/>
    <w:rsid w:val="00BB506E"/>
    <w:rsid w:val="00BB6906"/>
    <w:rsid w:val="00BB74BC"/>
    <w:rsid w:val="00BC155C"/>
    <w:rsid w:val="00BC26BA"/>
    <w:rsid w:val="00BC277C"/>
    <w:rsid w:val="00BC36FF"/>
    <w:rsid w:val="00BC44BF"/>
    <w:rsid w:val="00BC6FCA"/>
    <w:rsid w:val="00BD02CD"/>
    <w:rsid w:val="00BD0C4D"/>
    <w:rsid w:val="00BD1B8D"/>
    <w:rsid w:val="00BD25F3"/>
    <w:rsid w:val="00BD5333"/>
    <w:rsid w:val="00BD61D0"/>
    <w:rsid w:val="00BD6B44"/>
    <w:rsid w:val="00BD728C"/>
    <w:rsid w:val="00BE7EE7"/>
    <w:rsid w:val="00BF03CC"/>
    <w:rsid w:val="00BF0C4E"/>
    <w:rsid w:val="00BF1FB2"/>
    <w:rsid w:val="00BF5AFA"/>
    <w:rsid w:val="00BF71C8"/>
    <w:rsid w:val="00BF71F1"/>
    <w:rsid w:val="00C01726"/>
    <w:rsid w:val="00C01975"/>
    <w:rsid w:val="00C02BD3"/>
    <w:rsid w:val="00C02E11"/>
    <w:rsid w:val="00C02E4C"/>
    <w:rsid w:val="00C05B3E"/>
    <w:rsid w:val="00C07286"/>
    <w:rsid w:val="00C119E2"/>
    <w:rsid w:val="00C1292F"/>
    <w:rsid w:val="00C14C7F"/>
    <w:rsid w:val="00C150CE"/>
    <w:rsid w:val="00C246AA"/>
    <w:rsid w:val="00C25078"/>
    <w:rsid w:val="00C25720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C79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B5CAF"/>
    <w:rsid w:val="00CB5CFD"/>
    <w:rsid w:val="00CB6129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3020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02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0E58"/>
    <w:rsid w:val="00D86B4B"/>
    <w:rsid w:val="00D877EB"/>
    <w:rsid w:val="00D87C2E"/>
    <w:rsid w:val="00D909B2"/>
    <w:rsid w:val="00D91A2A"/>
    <w:rsid w:val="00D959C6"/>
    <w:rsid w:val="00DA08CD"/>
    <w:rsid w:val="00DA2841"/>
    <w:rsid w:val="00DA7027"/>
    <w:rsid w:val="00DB047F"/>
    <w:rsid w:val="00DB0C2E"/>
    <w:rsid w:val="00DB1C2C"/>
    <w:rsid w:val="00DB5CBD"/>
    <w:rsid w:val="00DB7677"/>
    <w:rsid w:val="00DC0740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DF7E9E"/>
    <w:rsid w:val="00E072CC"/>
    <w:rsid w:val="00E07879"/>
    <w:rsid w:val="00E1226E"/>
    <w:rsid w:val="00E1230C"/>
    <w:rsid w:val="00E14273"/>
    <w:rsid w:val="00E1435D"/>
    <w:rsid w:val="00E21942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4DD1"/>
    <w:rsid w:val="00E65944"/>
    <w:rsid w:val="00E67A9E"/>
    <w:rsid w:val="00E70F4E"/>
    <w:rsid w:val="00E73107"/>
    <w:rsid w:val="00E803DB"/>
    <w:rsid w:val="00E82833"/>
    <w:rsid w:val="00E83680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C70AF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0CDE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2637"/>
    <w:rsid w:val="00F17652"/>
    <w:rsid w:val="00F23F0B"/>
    <w:rsid w:val="00F26A89"/>
    <w:rsid w:val="00F27666"/>
    <w:rsid w:val="00F329D7"/>
    <w:rsid w:val="00F33070"/>
    <w:rsid w:val="00F333DA"/>
    <w:rsid w:val="00F37EF6"/>
    <w:rsid w:val="00F40B5A"/>
    <w:rsid w:val="00F43F31"/>
    <w:rsid w:val="00F456FB"/>
    <w:rsid w:val="00F56006"/>
    <w:rsid w:val="00F56A65"/>
    <w:rsid w:val="00F56C08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8FB"/>
    <w:rsid w:val="00F91C77"/>
    <w:rsid w:val="00F92D4B"/>
    <w:rsid w:val="00F951D4"/>
    <w:rsid w:val="00F96189"/>
    <w:rsid w:val="00F97811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B631B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3F256-8B76-4802-92DD-418267EA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6135</TotalTime>
  <Pages>13</Pages>
  <Words>3731</Words>
  <Characters>26571</Characters>
  <Application>Microsoft Office Word</Application>
  <DocSecurity>0</DocSecurity>
  <Lines>221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30242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427</cp:revision>
  <cp:lastPrinted>2025-12-30T08:48:00Z</cp:lastPrinted>
  <dcterms:created xsi:type="dcterms:W3CDTF">2021-09-09T06:25:00Z</dcterms:created>
  <dcterms:modified xsi:type="dcterms:W3CDTF">2025-12-30T08:53:00Z</dcterms:modified>
</cp:coreProperties>
</file>